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375C7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75C72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375C72" w:rsidTr="0082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72" w:rsidRDefault="00C44B8B" w:rsidP="008243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75C72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72" w:rsidRDefault="00977DB0" w:rsidP="008243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75C72">
              <w:rPr>
                <w:b/>
                <w:sz w:val="24"/>
                <w:szCs w:val="24"/>
                <w:lang w:val="en-US"/>
              </w:rPr>
              <w:t>203A</w:t>
            </w:r>
            <w:r w:rsidR="00E6513D" w:rsidRPr="00375C72">
              <w:rPr>
                <w:b/>
                <w:sz w:val="24"/>
                <w:szCs w:val="24"/>
              </w:rPr>
              <w:t>_098</w:t>
            </w:r>
          </w:p>
        </w:tc>
      </w:tr>
      <w:tr w:rsidR="00C44B8B" w:rsidRPr="00375C72" w:rsidTr="0082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72" w:rsidRDefault="00C44B8B" w:rsidP="008243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5C72">
              <w:rPr>
                <w:b/>
                <w:sz w:val="24"/>
                <w:szCs w:val="24"/>
              </w:rPr>
              <w:t xml:space="preserve">Номер материала </w:t>
            </w:r>
            <w:r w:rsidRPr="00375C72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72" w:rsidRDefault="00740A39" w:rsidP="008243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5C72">
              <w:rPr>
                <w:b/>
                <w:sz w:val="24"/>
                <w:szCs w:val="24"/>
                <w:lang w:val="en-US"/>
              </w:rPr>
              <w:t>2040479</w:t>
            </w:r>
          </w:p>
        </w:tc>
      </w:tr>
    </w:tbl>
    <w:p w:rsidR="00203DB6" w:rsidRPr="00375C72" w:rsidRDefault="004C6BBD" w:rsidP="00203DB6">
      <w:pPr>
        <w:spacing w:line="276" w:lineRule="auto"/>
        <w:ind w:right="-1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 xml:space="preserve">Первый заместитель директора </w:t>
      </w:r>
      <w:r w:rsidR="00203DB6" w:rsidRPr="00375C72">
        <w:rPr>
          <w:sz w:val="24"/>
          <w:szCs w:val="24"/>
        </w:rPr>
        <w:t>-</w:t>
      </w:r>
    </w:p>
    <w:p w:rsidR="00203DB6" w:rsidRPr="00375C72" w:rsidRDefault="004C6BBD" w:rsidP="00203DB6">
      <w:pPr>
        <w:spacing w:line="276" w:lineRule="auto"/>
        <w:ind w:right="-1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>главный инженер</w:t>
      </w:r>
    </w:p>
    <w:p w:rsidR="00203DB6" w:rsidRPr="00375C72" w:rsidRDefault="004C6BBD" w:rsidP="00203DB6">
      <w:pPr>
        <w:spacing w:line="276" w:lineRule="auto"/>
        <w:ind w:right="-1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>филиала ПАО</w:t>
      </w:r>
      <w:r w:rsidR="00203DB6" w:rsidRPr="00375C72">
        <w:rPr>
          <w:sz w:val="24"/>
          <w:szCs w:val="24"/>
        </w:rPr>
        <w:t xml:space="preserve"> </w:t>
      </w:r>
      <w:r w:rsidRPr="00375C72">
        <w:rPr>
          <w:sz w:val="24"/>
          <w:szCs w:val="24"/>
        </w:rPr>
        <w:t>«МРСК Центра» -</w:t>
      </w:r>
    </w:p>
    <w:p w:rsidR="004C6BBD" w:rsidRPr="00375C72" w:rsidRDefault="004C6BBD" w:rsidP="00203DB6">
      <w:pPr>
        <w:spacing w:line="276" w:lineRule="auto"/>
        <w:ind w:right="-1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>«Смоленскэнерго»</w:t>
      </w:r>
    </w:p>
    <w:p w:rsidR="004C6BBD" w:rsidRPr="00375C72" w:rsidRDefault="004C6BBD" w:rsidP="00203DB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>_____________</w:t>
      </w:r>
      <w:r w:rsidR="00203DB6" w:rsidRPr="00375C72">
        <w:rPr>
          <w:sz w:val="24"/>
          <w:szCs w:val="24"/>
        </w:rPr>
        <w:t xml:space="preserve"> </w:t>
      </w:r>
      <w:r w:rsidRPr="00375C72">
        <w:rPr>
          <w:sz w:val="24"/>
          <w:szCs w:val="24"/>
        </w:rPr>
        <w:t>В.В. Мордыкин</w:t>
      </w:r>
    </w:p>
    <w:p w:rsidR="004C6BBD" w:rsidRPr="00375C72" w:rsidRDefault="004C6BBD" w:rsidP="00203DB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75C72">
        <w:rPr>
          <w:sz w:val="24"/>
          <w:szCs w:val="24"/>
        </w:rPr>
        <w:t>16 октября 2019 г.</w:t>
      </w:r>
    </w:p>
    <w:p w:rsidR="00C44B8B" w:rsidRPr="00375C72" w:rsidRDefault="00C44B8B" w:rsidP="00203DB6">
      <w:pPr>
        <w:rPr>
          <w:sz w:val="24"/>
          <w:szCs w:val="24"/>
        </w:rPr>
      </w:pPr>
    </w:p>
    <w:p w:rsidR="00C44B8B" w:rsidRPr="00375C72" w:rsidRDefault="00C44B8B" w:rsidP="00203DB6">
      <w:pPr>
        <w:rPr>
          <w:sz w:val="24"/>
          <w:szCs w:val="24"/>
        </w:rPr>
      </w:pPr>
    </w:p>
    <w:p w:rsidR="00C44B8B" w:rsidRPr="00375C72" w:rsidRDefault="00C44B8B" w:rsidP="00203DB6">
      <w:pPr>
        <w:pStyle w:val="2"/>
        <w:numPr>
          <w:ilvl w:val="0"/>
          <w:numId w:val="0"/>
        </w:numPr>
        <w:rPr>
          <w:sz w:val="24"/>
          <w:szCs w:val="24"/>
        </w:rPr>
      </w:pPr>
      <w:r w:rsidRPr="00375C72">
        <w:rPr>
          <w:sz w:val="24"/>
          <w:szCs w:val="24"/>
        </w:rPr>
        <w:t>ТЕХНИЧЕСКОЕ ЗАДАНИЕ</w:t>
      </w:r>
    </w:p>
    <w:p w:rsidR="00203DB6" w:rsidRPr="00375C72" w:rsidRDefault="004F6968" w:rsidP="00203DB6">
      <w:pPr>
        <w:ind w:firstLine="0"/>
        <w:jc w:val="center"/>
        <w:rPr>
          <w:b/>
          <w:sz w:val="24"/>
          <w:szCs w:val="24"/>
        </w:rPr>
      </w:pPr>
      <w:r w:rsidRPr="00375C72">
        <w:rPr>
          <w:b/>
          <w:sz w:val="24"/>
          <w:szCs w:val="24"/>
        </w:rPr>
        <w:t xml:space="preserve">на </w:t>
      </w:r>
      <w:r w:rsidR="00612811" w:rsidRPr="00375C72">
        <w:rPr>
          <w:b/>
          <w:sz w:val="24"/>
          <w:szCs w:val="24"/>
        </w:rPr>
        <w:t xml:space="preserve">поставку </w:t>
      </w:r>
      <w:r w:rsidR="007F4188" w:rsidRPr="00375C72">
        <w:rPr>
          <w:b/>
          <w:sz w:val="24"/>
          <w:szCs w:val="24"/>
        </w:rPr>
        <w:t>мет</w:t>
      </w:r>
      <w:r w:rsidR="00620938" w:rsidRPr="00375C72">
        <w:rPr>
          <w:b/>
          <w:sz w:val="24"/>
          <w:szCs w:val="24"/>
        </w:rPr>
        <w:t>аллопроката</w:t>
      </w:r>
      <w:r w:rsidR="00843900" w:rsidRPr="00375C72">
        <w:rPr>
          <w:b/>
          <w:sz w:val="24"/>
          <w:szCs w:val="24"/>
        </w:rPr>
        <w:t xml:space="preserve"> </w:t>
      </w:r>
      <w:r w:rsidR="00637C1B" w:rsidRPr="00375C72">
        <w:rPr>
          <w:b/>
          <w:sz w:val="24"/>
          <w:szCs w:val="24"/>
        </w:rPr>
        <w:t>(</w:t>
      </w:r>
      <w:r w:rsidR="00740A39" w:rsidRPr="00375C72">
        <w:rPr>
          <w:b/>
          <w:sz w:val="24"/>
          <w:szCs w:val="24"/>
        </w:rPr>
        <w:t>Уголок стальной равнополочный 50х5</w:t>
      </w:r>
      <w:r w:rsidR="00637C1B" w:rsidRPr="00375C72">
        <w:rPr>
          <w:b/>
          <w:sz w:val="24"/>
          <w:szCs w:val="24"/>
        </w:rPr>
        <w:t>)</w:t>
      </w:r>
      <w:r w:rsidR="009C0389" w:rsidRPr="00375C72">
        <w:rPr>
          <w:b/>
          <w:sz w:val="24"/>
          <w:szCs w:val="24"/>
        </w:rPr>
        <w:t>.</w:t>
      </w:r>
    </w:p>
    <w:p w:rsidR="004F6968" w:rsidRPr="00375C72" w:rsidRDefault="009C0389" w:rsidP="00203DB6">
      <w:pPr>
        <w:ind w:firstLine="0"/>
        <w:jc w:val="center"/>
        <w:rPr>
          <w:b/>
          <w:sz w:val="24"/>
          <w:szCs w:val="24"/>
        </w:rPr>
      </w:pPr>
      <w:r w:rsidRPr="00375C72">
        <w:rPr>
          <w:b/>
          <w:sz w:val="24"/>
          <w:szCs w:val="24"/>
        </w:rPr>
        <w:t xml:space="preserve">Лот № </w:t>
      </w:r>
      <w:r w:rsidR="00BD2843" w:rsidRPr="00375C72">
        <w:rPr>
          <w:b/>
          <w:sz w:val="24"/>
          <w:szCs w:val="24"/>
        </w:rPr>
        <w:t>203</w:t>
      </w:r>
      <w:r w:rsidR="00620938" w:rsidRPr="00375C72">
        <w:rPr>
          <w:b/>
          <w:sz w:val="24"/>
          <w:szCs w:val="24"/>
        </w:rPr>
        <w:t>A</w:t>
      </w:r>
    </w:p>
    <w:p w:rsidR="00612811" w:rsidRPr="00375C72" w:rsidRDefault="00612811" w:rsidP="008243CC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37C1B" w:rsidRPr="00375C72" w:rsidRDefault="00637C1B" w:rsidP="00203DB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72">
        <w:rPr>
          <w:b/>
          <w:bCs/>
          <w:sz w:val="24"/>
          <w:szCs w:val="24"/>
        </w:rPr>
        <w:t>Технические требования к продукции.</w:t>
      </w:r>
    </w:p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1.1</w:t>
      </w:r>
      <w:r w:rsidR="00DA5258" w:rsidRPr="00375C72">
        <w:rPr>
          <w:sz w:val="24"/>
          <w:szCs w:val="24"/>
        </w:rPr>
        <w:t>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637C1B" w:rsidRPr="00375C72" w:rsidRDefault="00637C1B" w:rsidP="008243CC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37C1B" w:rsidRPr="00375C72" w:rsidRDefault="00637C1B" w:rsidP="00203DB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72">
        <w:rPr>
          <w:b/>
          <w:bCs/>
          <w:sz w:val="24"/>
          <w:szCs w:val="24"/>
        </w:rPr>
        <w:t xml:space="preserve">Общие требования. </w:t>
      </w:r>
    </w:p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2.1.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637C1B" w:rsidRPr="00375C72" w:rsidRDefault="00637C1B" w:rsidP="00203DB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>продукция должна быть новой, ранее не использованной;</w:t>
      </w:r>
    </w:p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2.</w:t>
      </w:r>
      <w:r w:rsidR="004C6BBD" w:rsidRPr="00375C72">
        <w:rPr>
          <w:sz w:val="24"/>
          <w:szCs w:val="24"/>
        </w:rPr>
        <w:t>2</w:t>
      </w:r>
      <w:r w:rsidRPr="00375C72">
        <w:rPr>
          <w:sz w:val="24"/>
          <w:szCs w:val="24"/>
        </w:rPr>
        <w:t>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375C72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2.</w:t>
      </w:r>
      <w:r w:rsidR="004C6BBD" w:rsidRPr="00375C72">
        <w:rPr>
          <w:sz w:val="24"/>
          <w:szCs w:val="24"/>
        </w:rPr>
        <w:t>3</w:t>
      </w:r>
      <w:r w:rsidRPr="00375C72">
        <w:rPr>
          <w:sz w:val="24"/>
          <w:szCs w:val="24"/>
        </w:rPr>
        <w:t>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>Упаковка, транспортирование, условия и сроки хранения.</w:t>
      </w:r>
    </w:p>
    <w:p w:rsidR="00637C1B" w:rsidRPr="00375C72" w:rsidRDefault="00637C1B" w:rsidP="00203DB6">
      <w:pPr>
        <w:ind w:firstLine="709"/>
        <w:rPr>
          <w:sz w:val="24"/>
          <w:szCs w:val="24"/>
        </w:rPr>
      </w:pPr>
      <w:proofErr w:type="gramStart"/>
      <w:r w:rsidRPr="00375C72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906C2D" w:rsidRPr="00375C72">
        <w:rPr>
          <w:sz w:val="24"/>
          <w:szCs w:val="24"/>
        </w:rPr>
        <w:t>ГОСТ 14192-</w:t>
      </w:r>
      <w:r w:rsidRPr="00375C72">
        <w:rPr>
          <w:sz w:val="24"/>
          <w:szCs w:val="24"/>
        </w:rPr>
        <w:t>96, ГОСТ 7566-</w:t>
      </w:r>
      <w:r w:rsidR="00014C24" w:rsidRPr="00375C72">
        <w:rPr>
          <w:sz w:val="24"/>
          <w:szCs w:val="24"/>
        </w:rPr>
        <w:t>2018</w:t>
      </w:r>
      <w:r w:rsidRPr="00375C72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375C72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6A4AC5" w:rsidRPr="00375C72">
        <w:rPr>
          <w:sz w:val="24"/>
          <w:szCs w:val="24"/>
        </w:rPr>
        <w:t> </w:t>
      </w:r>
      <w:r w:rsidRPr="00375C72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637C1B" w:rsidRPr="00375C72" w:rsidRDefault="00637C1B" w:rsidP="00203DB6">
      <w:pPr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014C24" w:rsidRPr="00375C72">
        <w:rPr>
          <w:sz w:val="24"/>
          <w:szCs w:val="24"/>
        </w:rPr>
        <w:t>2018</w:t>
      </w:r>
      <w:r w:rsidRPr="00375C72">
        <w:rPr>
          <w:sz w:val="24"/>
          <w:szCs w:val="24"/>
        </w:rPr>
        <w:t>, ГОСТ перечисленным в п.2.3 данного ТЗ.</w:t>
      </w:r>
    </w:p>
    <w:p w:rsidR="00637C1B" w:rsidRPr="00375C72" w:rsidRDefault="00637C1B" w:rsidP="00203DB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75C72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37C1B" w:rsidRPr="00375C72" w:rsidRDefault="00637C1B" w:rsidP="00203DB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75C72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2.</w:t>
      </w:r>
      <w:r w:rsidR="004C6BBD" w:rsidRPr="00375C72">
        <w:rPr>
          <w:sz w:val="24"/>
          <w:szCs w:val="24"/>
        </w:rPr>
        <w:t>4</w:t>
      </w:r>
      <w:r w:rsidRPr="00375C72">
        <w:rPr>
          <w:sz w:val="24"/>
          <w:szCs w:val="24"/>
        </w:rPr>
        <w:t>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014C24" w:rsidRPr="00375C72">
        <w:rPr>
          <w:sz w:val="24"/>
          <w:szCs w:val="24"/>
        </w:rPr>
        <w:t>2018</w:t>
      </w:r>
      <w:r w:rsidRPr="00375C72">
        <w:rPr>
          <w:sz w:val="24"/>
          <w:szCs w:val="24"/>
        </w:rPr>
        <w:t xml:space="preserve">, ГОСТ </w:t>
      </w:r>
      <w:proofErr w:type="gramStart"/>
      <w:r w:rsidRPr="00375C72">
        <w:rPr>
          <w:sz w:val="24"/>
          <w:szCs w:val="24"/>
        </w:rPr>
        <w:t>перечисленных</w:t>
      </w:r>
      <w:proofErr w:type="gramEnd"/>
      <w:r w:rsidRPr="00375C72">
        <w:rPr>
          <w:sz w:val="24"/>
          <w:szCs w:val="24"/>
        </w:rPr>
        <w:t xml:space="preserve"> в п.2.3 данного ТЗ.</w:t>
      </w:r>
    </w:p>
    <w:p w:rsidR="00637C1B" w:rsidRPr="00375C72" w:rsidRDefault="00637C1B" w:rsidP="00203DB6">
      <w:pPr>
        <w:tabs>
          <w:tab w:val="left" w:pos="1134"/>
        </w:tabs>
        <w:ind w:firstLine="709"/>
        <w:rPr>
          <w:sz w:val="24"/>
          <w:szCs w:val="24"/>
        </w:rPr>
      </w:pPr>
      <w:r w:rsidRPr="00375C72">
        <w:rPr>
          <w:sz w:val="24"/>
          <w:szCs w:val="24"/>
        </w:rPr>
        <w:t>2.</w:t>
      </w:r>
      <w:r w:rsidR="004C6BBD" w:rsidRPr="00375C72">
        <w:rPr>
          <w:sz w:val="24"/>
          <w:szCs w:val="24"/>
        </w:rPr>
        <w:t>5</w:t>
      </w:r>
      <w:r w:rsidRPr="00375C72">
        <w:rPr>
          <w:sz w:val="24"/>
          <w:szCs w:val="24"/>
        </w:rPr>
        <w:t>.</w:t>
      </w:r>
      <w:r w:rsidR="00203DB6"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637C1B" w:rsidRPr="00375C72" w:rsidRDefault="00637C1B" w:rsidP="00203DB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37C1B" w:rsidRPr="00375C72" w:rsidRDefault="00637C1B" w:rsidP="00203DB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72">
        <w:rPr>
          <w:b/>
          <w:bCs/>
          <w:sz w:val="24"/>
          <w:szCs w:val="24"/>
        </w:rPr>
        <w:t>Гарантийные обязательства.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37C1B" w:rsidRPr="00375C72" w:rsidRDefault="00637C1B" w:rsidP="00203DB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375C72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37C1B" w:rsidRPr="00375C72" w:rsidRDefault="00637C1B" w:rsidP="00203DB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72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37C1B" w:rsidRPr="00375C72" w:rsidRDefault="00637C1B" w:rsidP="00203DB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75C72">
        <w:rPr>
          <w:szCs w:val="24"/>
        </w:rPr>
        <w:t xml:space="preserve">В комплект поставки металлопроката должны входить документы: </w:t>
      </w:r>
    </w:p>
    <w:p w:rsidR="00637C1B" w:rsidRPr="00375C72" w:rsidRDefault="00637C1B" w:rsidP="00203DB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906C2D" w:rsidRPr="00375C72">
        <w:rPr>
          <w:sz w:val="24"/>
          <w:szCs w:val="24"/>
        </w:rPr>
        <w:t>ГОСТ 14192-</w:t>
      </w:r>
      <w:r w:rsidRPr="00375C72">
        <w:rPr>
          <w:sz w:val="24"/>
          <w:szCs w:val="24"/>
        </w:rPr>
        <w:t>96, ГОСТ</w:t>
      </w:r>
      <w:r w:rsidR="006A4AC5" w:rsidRPr="00375C72">
        <w:rPr>
          <w:sz w:val="24"/>
          <w:szCs w:val="24"/>
        </w:rPr>
        <w:t> </w:t>
      </w:r>
      <w:r w:rsidRPr="00375C72">
        <w:rPr>
          <w:sz w:val="24"/>
          <w:szCs w:val="24"/>
        </w:rPr>
        <w:t>7566-</w:t>
      </w:r>
      <w:r w:rsidR="00014C24" w:rsidRPr="00375C72">
        <w:rPr>
          <w:sz w:val="24"/>
          <w:szCs w:val="24"/>
        </w:rPr>
        <w:t>2018</w:t>
      </w:r>
      <w:r w:rsidRPr="00375C72">
        <w:rPr>
          <w:sz w:val="24"/>
          <w:szCs w:val="24"/>
        </w:rPr>
        <w:t xml:space="preserve">, ГОСТ, </w:t>
      </w:r>
      <w:proofErr w:type="gramStart"/>
      <w:r w:rsidRPr="00375C72">
        <w:rPr>
          <w:sz w:val="24"/>
          <w:szCs w:val="24"/>
        </w:rPr>
        <w:t>перечисленных</w:t>
      </w:r>
      <w:proofErr w:type="gramEnd"/>
      <w:r w:rsidRPr="00375C72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637C1B" w:rsidRPr="00375C72" w:rsidRDefault="00637C1B" w:rsidP="00203DB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37C1B" w:rsidRPr="00375C72" w:rsidRDefault="00637C1B" w:rsidP="008243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75C72">
        <w:rPr>
          <w:b/>
          <w:bCs/>
          <w:sz w:val="24"/>
          <w:szCs w:val="24"/>
        </w:rPr>
        <w:t>Правила приемки продукции.</w:t>
      </w:r>
    </w:p>
    <w:p w:rsidR="00637C1B" w:rsidRPr="00375C72" w:rsidRDefault="00637C1B" w:rsidP="00203DB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75C72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4C6BBD" w:rsidRPr="00375C72">
        <w:rPr>
          <w:szCs w:val="24"/>
        </w:rPr>
        <w:t>П</w:t>
      </w:r>
      <w:r w:rsidRPr="00375C72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37C1B" w:rsidRPr="00375C72" w:rsidRDefault="00637C1B" w:rsidP="00203DB6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375C7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3DB6" w:rsidRPr="00375C72" w:rsidRDefault="00203DB6" w:rsidP="00203DB6">
      <w:pPr>
        <w:ind w:firstLine="709"/>
        <w:rPr>
          <w:sz w:val="24"/>
          <w:szCs w:val="24"/>
        </w:rPr>
      </w:pPr>
    </w:p>
    <w:p w:rsidR="00203DB6" w:rsidRPr="00375C72" w:rsidRDefault="00203DB6" w:rsidP="00203DB6">
      <w:pPr>
        <w:ind w:firstLine="709"/>
        <w:rPr>
          <w:sz w:val="24"/>
          <w:szCs w:val="24"/>
        </w:rPr>
      </w:pPr>
    </w:p>
    <w:p w:rsidR="00203DB6" w:rsidRPr="00375C72" w:rsidRDefault="00203DB6" w:rsidP="00203DB6">
      <w:pPr>
        <w:ind w:firstLine="709"/>
        <w:rPr>
          <w:sz w:val="24"/>
          <w:szCs w:val="24"/>
        </w:rPr>
      </w:pPr>
    </w:p>
    <w:p w:rsidR="008A5CA5" w:rsidRPr="00203DB6" w:rsidRDefault="00203DB6" w:rsidP="00203DB6">
      <w:pPr>
        <w:ind w:firstLine="0"/>
        <w:rPr>
          <w:sz w:val="24"/>
          <w:szCs w:val="24"/>
        </w:rPr>
      </w:pPr>
      <w:r w:rsidRPr="00375C72">
        <w:rPr>
          <w:sz w:val="24"/>
          <w:szCs w:val="24"/>
        </w:rPr>
        <w:t>Начальник УРС</w:t>
      </w:r>
      <w:r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ab/>
        <w:t>________________________</w:t>
      </w:r>
      <w:r w:rsidRPr="00375C72">
        <w:rPr>
          <w:sz w:val="24"/>
          <w:szCs w:val="24"/>
        </w:rPr>
        <w:tab/>
      </w:r>
      <w:r w:rsidRPr="00375C72">
        <w:rPr>
          <w:sz w:val="24"/>
          <w:szCs w:val="24"/>
        </w:rPr>
        <w:tab/>
      </w:r>
      <w:r w:rsidR="006A4AC5" w:rsidRPr="00375C72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203DB6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C5" w:rsidRDefault="00964EC5">
      <w:r>
        <w:separator/>
      </w:r>
    </w:p>
  </w:endnote>
  <w:endnote w:type="continuationSeparator" w:id="0">
    <w:p w:rsidR="00964EC5" w:rsidRDefault="0096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C5" w:rsidRDefault="00964EC5">
      <w:r>
        <w:separator/>
      </w:r>
    </w:p>
  </w:footnote>
  <w:footnote w:type="continuationSeparator" w:id="0">
    <w:p w:rsidR="00964EC5" w:rsidRDefault="00964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06F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3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C24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927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551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D27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DB6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5E7"/>
    <w:rsid w:val="002D1182"/>
    <w:rsid w:val="002D1202"/>
    <w:rsid w:val="002D133C"/>
    <w:rsid w:val="002D5C5F"/>
    <w:rsid w:val="002D5E88"/>
    <w:rsid w:val="002D745A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D5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72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2E5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216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32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BBD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0E67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C1B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1CB"/>
    <w:rsid w:val="0068591A"/>
    <w:rsid w:val="0069133E"/>
    <w:rsid w:val="00691E00"/>
    <w:rsid w:val="00694386"/>
    <w:rsid w:val="0069602E"/>
    <w:rsid w:val="00696EAC"/>
    <w:rsid w:val="00697B92"/>
    <w:rsid w:val="00697D58"/>
    <w:rsid w:val="006A383F"/>
    <w:rsid w:val="006A3C68"/>
    <w:rsid w:val="006A4AC5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C1A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6F90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CB7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A39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3CC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3AF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6C2D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EC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DB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10E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797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705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08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6A0"/>
    <w:rsid w:val="00D9751E"/>
    <w:rsid w:val="00D97799"/>
    <w:rsid w:val="00DA18E9"/>
    <w:rsid w:val="00DA1BEC"/>
    <w:rsid w:val="00DA1CF8"/>
    <w:rsid w:val="00DA1DB6"/>
    <w:rsid w:val="00DA24B0"/>
    <w:rsid w:val="00DA276C"/>
    <w:rsid w:val="00DA5258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13D"/>
    <w:rsid w:val="00E70CC7"/>
    <w:rsid w:val="00E71B41"/>
    <w:rsid w:val="00E71EC6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6D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C6BB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C6BB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E125-D95C-4E4C-ABB4-ED2DB647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2019-11-07T08:03:00Z</cp:lastPrinted>
  <dcterms:created xsi:type="dcterms:W3CDTF">2016-09-26T14:07:00Z</dcterms:created>
  <dcterms:modified xsi:type="dcterms:W3CDTF">2019-11-07T08:03:00Z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